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5441B" w14:textId="7FAB282C" w:rsidR="006B2F86" w:rsidRDefault="00340D3B" w:rsidP="00E71FC3">
      <w:pPr>
        <w:pStyle w:val="NoSpacing"/>
      </w:pPr>
      <w:r>
        <w:rPr>
          <w:u w:val="single"/>
        </w:rPr>
        <w:t>John FRETHEBY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14:paraId="64310E94" w14:textId="0A9D359C" w:rsidR="00340D3B" w:rsidRDefault="00340D3B" w:rsidP="00E71FC3">
      <w:pPr>
        <w:pStyle w:val="NoSpacing"/>
      </w:pPr>
      <w:r>
        <w:t>Priest.</w:t>
      </w:r>
    </w:p>
    <w:p w14:paraId="4C1E54D9" w14:textId="42A9E4FE" w:rsidR="00340D3B" w:rsidRDefault="00340D3B" w:rsidP="00E71FC3">
      <w:pPr>
        <w:pStyle w:val="NoSpacing"/>
      </w:pPr>
    </w:p>
    <w:p w14:paraId="0AC2CE27" w14:textId="6E6B5487" w:rsidR="00340D3B" w:rsidRDefault="00340D3B" w:rsidP="00E71FC3">
      <w:pPr>
        <w:pStyle w:val="NoSpacing"/>
      </w:pPr>
    </w:p>
    <w:p w14:paraId="2696BF3F" w14:textId="538ABE90" w:rsidR="00340D3B" w:rsidRDefault="00340D3B" w:rsidP="00E71FC3">
      <w:pPr>
        <w:pStyle w:val="NoSpacing"/>
      </w:pPr>
      <w:r>
        <w:t>22 Nov.1467</w:t>
      </w:r>
      <w:r>
        <w:tab/>
        <w:t>He was instituted to a moiety of the Church of South Witham,</w:t>
      </w:r>
    </w:p>
    <w:p w14:paraId="0CBD8BFB" w14:textId="7F4325DC" w:rsidR="00340D3B" w:rsidRDefault="00340D3B" w:rsidP="00340D3B">
      <w:pPr>
        <w:pStyle w:val="NoSpacing"/>
      </w:pPr>
      <w:r>
        <w:tab/>
      </w:r>
      <w:r>
        <w:tab/>
        <w:t>Lincolnshire.   (Ricardian XXVIII p.104 n.179)</w:t>
      </w:r>
    </w:p>
    <w:p w14:paraId="4E1061B5" w14:textId="65812F19" w:rsidR="00340D3B" w:rsidRDefault="00340D3B" w:rsidP="00340D3B">
      <w:pPr>
        <w:pStyle w:val="NoSpacing"/>
      </w:pPr>
    </w:p>
    <w:p w14:paraId="27F8C3D3" w14:textId="0D7D4528" w:rsidR="00340D3B" w:rsidRDefault="00340D3B" w:rsidP="00340D3B">
      <w:pPr>
        <w:pStyle w:val="NoSpacing"/>
      </w:pPr>
    </w:p>
    <w:p w14:paraId="19D2B84B" w14:textId="50F44C82" w:rsidR="00340D3B" w:rsidRDefault="00340D3B" w:rsidP="00340D3B">
      <w:pPr>
        <w:pStyle w:val="NoSpacing"/>
      </w:pPr>
      <w:r>
        <w:t>29 September 2018</w:t>
      </w:r>
      <w:bookmarkStart w:id="0" w:name="_GoBack"/>
      <w:bookmarkEnd w:id="0"/>
    </w:p>
    <w:p w14:paraId="1019BA06" w14:textId="46023B3E" w:rsidR="00340D3B" w:rsidRDefault="00340D3B" w:rsidP="00E71FC3">
      <w:pPr>
        <w:pStyle w:val="NoSpacing"/>
      </w:pPr>
    </w:p>
    <w:p w14:paraId="5EA782CD" w14:textId="5B51E509" w:rsidR="00340D3B" w:rsidRDefault="00340D3B" w:rsidP="00E71FC3">
      <w:pPr>
        <w:pStyle w:val="NoSpacing"/>
      </w:pPr>
    </w:p>
    <w:p w14:paraId="6FCC800E" w14:textId="77777777" w:rsidR="00340D3B" w:rsidRPr="00340D3B" w:rsidRDefault="00340D3B" w:rsidP="00E71FC3">
      <w:pPr>
        <w:pStyle w:val="NoSpacing"/>
      </w:pPr>
    </w:p>
    <w:sectPr w:rsidR="00340D3B" w:rsidRPr="00340D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698B9" w14:textId="77777777" w:rsidR="00340D3B" w:rsidRDefault="00340D3B" w:rsidP="00E71FC3">
      <w:pPr>
        <w:spacing w:after="0" w:line="240" w:lineRule="auto"/>
      </w:pPr>
      <w:r>
        <w:separator/>
      </w:r>
    </w:p>
  </w:endnote>
  <w:endnote w:type="continuationSeparator" w:id="0">
    <w:p w14:paraId="612223F5" w14:textId="77777777" w:rsidR="00340D3B" w:rsidRDefault="00340D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025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350C1" w14:textId="77777777" w:rsidR="00340D3B" w:rsidRDefault="00340D3B" w:rsidP="00E71FC3">
      <w:pPr>
        <w:spacing w:after="0" w:line="240" w:lineRule="auto"/>
      </w:pPr>
      <w:r>
        <w:separator/>
      </w:r>
    </w:p>
  </w:footnote>
  <w:footnote w:type="continuationSeparator" w:id="0">
    <w:p w14:paraId="2156F823" w14:textId="77777777" w:rsidR="00340D3B" w:rsidRDefault="00340D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D3B"/>
    <w:rsid w:val="001A7C09"/>
    <w:rsid w:val="00340D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BC435"/>
  <w15:chartTrackingRefBased/>
  <w15:docId w15:val="{4A2509B9-1DA5-4B8A-9CD1-7AE5EA3F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2018-09-29T19:37:00Z</dcterms:created>
  <dcterms:modified xsi:type="dcterms:W3CDTF">2018-09-29T19:41:00Z</dcterms:modified>
</cp:coreProperties>
</file>